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0DC51" w14:textId="77777777" w:rsidR="00427F12" w:rsidRDefault="00427F12" w:rsidP="00427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BABYNGTON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2670E645" w14:textId="77777777" w:rsidR="00427F12" w:rsidRDefault="00427F12" w:rsidP="00427F12">
      <w:pPr>
        <w:pStyle w:val="NoSpacing"/>
        <w:rPr>
          <w:rFonts w:cs="Times New Roman"/>
          <w:szCs w:val="24"/>
        </w:rPr>
      </w:pPr>
    </w:p>
    <w:p w14:paraId="543EAC8C" w14:textId="77777777" w:rsidR="00427F12" w:rsidRDefault="00427F12" w:rsidP="00427F12">
      <w:pPr>
        <w:pStyle w:val="NoSpacing"/>
        <w:rPr>
          <w:rFonts w:cs="Times New Roman"/>
          <w:szCs w:val="24"/>
        </w:rPr>
      </w:pPr>
    </w:p>
    <w:p w14:paraId="036E5BA4" w14:textId="77777777" w:rsidR="00427F12" w:rsidRDefault="00427F12" w:rsidP="00427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John </w:t>
      </w:r>
      <w:proofErr w:type="spellStart"/>
      <w:r>
        <w:rPr>
          <w:rFonts w:cs="Times New Roman"/>
          <w:szCs w:val="24"/>
        </w:rPr>
        <w:t>Babyngton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Dethick</w:t>
      </w:r>
      <w:proofErr w:type="spellEnd"/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k.b.1485).   (Wright p.11)</w:t>
      </w:r>
    </w:p>
    <w:p w14:paraId="3BBE61D1" w14:textId="77777777" w:rsidR="00427F12" w:rsidRDefault="00427F12" w:rsidP="00427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Ralph Francis of Foremark(q.v.).   (ibid.)</w:t>
      </w:r>
    </w:p>
    <w:p w14:paraId="11BB7475" w14:textId="77777777" w:rsidR="00427F12" w:rsidRDefault="00427F12" w:rsidP="00427F12">
      <w:pPr>
        <w:pStyle w:val="NoSpacing"/>
        <w:rPr>
          <w:rFonts w:cs="Times New Roman"/>
          <w:szCs w:val="24"/>
        </w:rPr>
      </w:pPr>
    </w:p>
    <w:p w14:paraId="5F6F64B3" w14:textId="77777777" w:rsidR="00427F12" w:rsidRDefault="00427F12" w:rsidP="00427F12">
      <w:pPr>
        <w:pStyle w:val="NoSpacing"/>
        <w:rPr>
          <w:rFonts w:cs="Times New Roman"/>
          <w:szCs w:val="24"/>
        </w:rPr>
      </w:pPr>
    </w:p>
    <w:p w14:paraId="4F7709B5" w14:textId="77777777" w:rsidR="00427F12" w:rsidRDefault="00427F12" w:rsidP="00427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June 2024</w:t>
      </w:r>
    </w:p>
    <w:p w14:paraId="3135A2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7F603" w14:textId="77777777" w:rsidR="00427F12" w:rsidRDefault="00427F12" w:rsidP="009139A6">
      <w:r>
        <w:separator/>
      </w:r>
    </w:p>
  </w:endnote>
  <w:endnote w:type="continuationSeparator" w:id="0">
    <w:p w14:paraId="4F64289D" w14:textId="77777777" w:rsidR="00427F12" w:rsidRDefault="00427F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978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45F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1B1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1C9F5" w14:textId="77777777" w:rsidR="00427F12" w:rsidRDefault="00427F12" w:rsidP="009139A6">
      <w:r>
        <w:separator/>
      </w:r>
    </w:p>
  </w:footnote>
  <w:footnote w:type="continuationSeparator" w:id="0">
    <w:p w14:paraId="28B40038" w14:textId="77777777" w:rsidR="00427F12" w:rsidRDefault="00427F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5A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E20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E96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F12"/>
    <w:rsid w:val="000666E0"/>
    <w:rsid w:val="002510B7"/>
    <w:rsid w:val="00270799"/>
    <w:rsid w:val="00427F12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5FC46"/>
  <w15:chartTrackingRefBased/>
  <w15:docId w15:val="{6F92BCBF-76FB-4279-A30F-C61EFBA2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2024-06-30T06:43:00Z</dcterms:created>
  <dcterms:modified xsi:type="dcterms:W3CDTF">2024-06-30T06:44:00Z</dcterms:modified>
</cp:coreProperties>
</file>